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EA89D" w14:textId="77777777" w:rsidR="00871112" w:rsidRDefault="00871112" w:rsidP="00871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2174AE7" w14:textId="77777777" w:rsidR="00871112" w:rsidRDefault="00871112" w:rsidP="00871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A15EC8" w14:textId="77777777" w:rsidR="00871112" w:rsidRDefault="00871112" w:rsidP="00871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DD07C" w14:textId="77777777" w:rsidR="00871112" w:rsidRDefault="00871112" w:rsidP="00871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Essex, into</w:t>
      </w:r>
    </w:p>
    <w:p w14:paraId="33F3F6DF" w14:textId="77777777" w:rsidR="00871112" w:rsidRDefault="00871112" w:rsidP="00871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Clement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15289FA" w14:textId="77777777" w:rsidR="00871112" w:rsidRPr="00006CDB" w:rsidRDefault="00871112" w:rsidP="0087111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Calendar of Inquisitions </w:t>
      </w:r>
      <w:proofErr w:type="gramStart"/>
      <w:r w:rsidRPr="00006CDB"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 w:rsidRPr="00006CDB"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8401CE" w14:textId="77777777" w:rsidR="00871112" w:rsidRDefault="00871112" w:rsidP="00871112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 w:rsidRPr="00006CDB"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 w:rsidRPr="00006CDB">
        <w:rPr>
          <w:rFonts w:ascii="Times New Roman" w:eastAsia="Times New Roman" w:hAnsi="Times New Roman" w:cs="Times New Roman"/>
          <w:sz w:val="24"/>
          <w:szCs w:val="24"/>
        </w:rPr>
        <w:t>, pub. The Boydell Press 2021, pp.31-2)</w:t>
      </w:r>
    </w:p>
    <w:p w14:paraId="51460856" w14:textId="77777777" w:rsidR="00871112" w:rsidRDefault="00871112" w:rsidP="0087111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6BAB68B" w14:textId="77777777" w:rsidR="00871112" w:rsidRDefault="00871112" w:rsidP="0087111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3F9AA2B" w14:textId="77777777" w:rsidR="00871112" w:rsidRPr="00006CDB" w:rsidRDefault="00871112" w:rsidP="0087111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March 2022</w:t>
      </w:r>
    </w:p>
    <w:p w14:paraId="58227D72" w14:textId="5C020BE3" w:rsidR="00BA00AB" w:rsidRPr="0087111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711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08F2" w14:textId="77777777" w:rsidR="00871112" w:rsidRDefault="00871112" w:rsidP="009139A6">
      <w:r>
        <w:separator/>
      </w:r>
    </w:p>
  </w:endnote>
  <w:endnote w:type="continuationSeparator" w:id="0">
    <w:p w14:paraId="7BD800D1" w14:textId="77777777" w:rsidR="00871112" w:rsidRDefault="008711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86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19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53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587A" w14:textId="77777777" w:rsidR="00871112" w:rsidRDefault="00871112" w:rsidP="009139A6">
      <w:r>
        <w:separator/>
      </w:r>
    </w:p>
  </w:footnote>
  <w:footnote w:type="continuationSeparator" w:id="0">
    <w:p w14:paraId="7C9F1294" w14:textId="77777777" w:rsidR="00871112" w:rsidRDefault="008711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B6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48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B8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12"/>
    <w:rsid w:val="000666E0"/>
    <w:rsid w:val="002510B7"/>
    <w:rsid w:val="005C130B"/>
    <w:rsid w:val="00826F5C"/>
    <w:rsid w:val="0087111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21A9A"/>
  <w15:chartTrackingRefBased/>
  <w15:docId w15:val="{1F2CA9C0-4DA8-4E89-BB48-B7D7139D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2022-03-29T15:22:00Z</dcterms:created>
  <dcterms:modified xsi:type="dcterms:W3CDTF">2022-03-29T15:23:00Z</dcterms:modified>
</cp:coreProperties>
</file>